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4D1C6E" w14:textId="77777777" w:rsidR="001F1D09" w:rsidRDefault="001F1D09" w:rsidP="001F1D09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Thomas MARTEN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4F488A31" w14:textId="77777777" w:rsidR="001F1D09" w:rsidRDefault="001F1D09" w:rsidP="001F1D09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CEA58A9" w14:textId="77777777" w:rsidR="001F1D09" w:rsidRDefault="001F1D09" w:rsidP="001F1D09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5582396" w14:textId="77777777" w:rsidR="001F1D09" w:rsidRDefault="001F1D09" w:rsidP="001F1D09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>He made a plaint of debt against William Davy of London, yeoman(q.v.), and</w:t>
      </w:r>
    </w:p>
    <w:p w14:paraId="115A0351" w14:textId="77777777" w:rsidR="001F1D09" w:rsidRDefault="001F1D09" w:rsidP="001F1D09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Joan Parker of London(q.v.).</w:t>
      </w:r>
    </w:p>
    <w:p w14:paraId="453DFB63" w14:textId="77777777" w:rsidR="001F1D09" w:rsidRDefault="001F1D09" w:rsidP="001F1D09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( </w:t>
      </w:r>
      <w:hyperlink r:id="rId6" w:history="1">
        <w:r w:rsidRPr="0022786A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>
        <w:rPr>
          <w:rStyle w:val="Hyperlink"/>
          <w:rFonts w:ascii="Times New Roman" w:eastAsia="Calibri" w:hAnsi="Times New Roman" w:cs="Times New Roman"/>
          <w:sz w:val="24"/>
          <w:szCs w:val="24"/>
          <w:u w:val="none"/>
        </w:rPr>
        <w:t xml:space="preserve">  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)</w:t>
      </w:r>
    </w:p>
    <w:p w14:paraId="75E1F14F" w14:textId="77777777" w:rsidR="001F1D09" w:rsidRDefault="001F1D09" w:rsidP="001F1D09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7F35690" w14:textId="77777777" w:rsidR="001F1D09" w:rsidRDefault="001F1D09" w:rsidP="001F1D09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D4CBDAF" w14:textId="77777777" w:rsidR="001F1D09" w:rsidRDefault="001F1D09" w:rsidP="001F1D09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5 December 2021</w:t>
      </w:r>
    </w:p>
    <w:p w14:paraId="3AEA07C9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DC84C8" w14:textId="77777777" w:rsidR="001F1D09" w:rsidRDefault="001F1D09" w:rsidP="009139A6">
      <w:r>
        <w:separator/>
      </w:r>
    </w:p>
  </w:endnote>
  <w:endnote w:type="continuationSeparator" w:id="0">
    <w:p w14:paraId="690A4C76" w14:textId="77777777" w:rsidR="001F1D09" w:rsidRDefault="001F1D0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C355A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D35176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7A1A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397626" w14:textId="77777777" w:rsidR="001F1D09" w:rsidRDefault="001F1D09" w:rsidP="009139A6">
      <w:r>
        <w:separator/>
      </w:r>
    </w:p>
  </w:footnote>
  <w:footnote w:type="continuationSeparator" w:id="0">
    <w:p w14:paraId="4924CE9E" w14:textId="77777777" w:rsidR="001F1D09" w:rsidRDefault="001F1D0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8C0CC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4F93F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C768A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1D09"/>
    <w:rsid w:val="000666E0"/>
    <w:rsid w:val="001F1D09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293E4A"/>
  <w15:chartTrackingRefBased/>
  <w15:docId w15:val="{51EB5457-B650-47AE-8CFB-1171F67A19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1F1D0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45</Words>
  <Characters>260</Characters>
  <Application>Microsoft Office Word</Application>
  <DocSecurity>0</DocSecurity>
  <Lines>2</Lines>
  <Paragraphs>1</Paragraphs>
  <ScaleCrop>false</ScaleCrop>
  <Company/>
  <LinksUpToDate>false</LinksUpToDate>
  <CharactersWithSpaces>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2022-01-07T21:28:00Z</dcterms:created>
  <dcterms:modified xsi:type="dcterms:W3CDTF">2022-01-07T21:29:00Z</dcterms:modified>
</cp:coreProperties>
</file>